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27B19" w14:textId="77777777" w:rsidR="00CA63FA" w:rsidRPr="009500C1" w:rsidRDefault="00884C16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color w:val="FFFFFF" w:themeColor="background1"/>
          <w:sz w:val="2"/>
          <w:szCs w:val="2"/>
        </w:rPr>
        <w:t xml:space="preserve">двадцатого двадцатого </w:t>
      </w:r>
      <w:r w:rsidR="00CA63FA"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ВЕРЕННОСТЬ ФОРМА </w:t>
      </w:r>
      <w:r w:rsidR="00CA63FA"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3</w:t>
      </w:r>
      <w:r w:rsidR="00CA63FA"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="00CA63FA"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НА ПРОДАЖУ ДОЛИ ЛЮБОГО ОБЪЕКТА НЕДВИЖИМОСТИ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CA63FA" w:rsidRPr="004E0853" w14:paraId="03296B30" w14:textId="77777777" w:rsidTr="00AB6FA2">
        <w:tc>
          <w:tcPr>
            <w:tcW w:w="10207" w:type="dxa"/>
            <w:vAlign w:val="center"/>
          </w:tcPr>
          <w:p w14:paraId="547929A6" w14:textId="77777777" w:rsidR="00CA63FA" w:rsidRPr="003A49C5" w:rsidRDefault="00FD09E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73FAEA7" w14:textId="77777777" w:rsidR="00CA63FA" w:rsidRPr="003A49C5" w:rsidRDefault="00CA63F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711C2557" w14:textId="6D656A40" w:rsidR="00CA63FA" w:rsidRPr="00FF7B95" w:rsidRDefault="00CA63F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B22B20" w:rsidRPr="00B22B20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3C25C8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BB7733" w:rsidRPr="00BB7733">
              <w:rPr>
                <w:rFonts w:ascii="Arial Narrow" w:hAnsi="Arial Narrow"/>
                <w:sz w:val="26"/>
                <w:szCs w:val="26"/>
              </w:rPr>
              <w:t>пятого</w:t>
            </w:r>
            <w:r w:rsidR="00B22B20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5FD1714A" w14:textId="77777777" w:rsidR="00CA63FA" w:rsidRPr="00FF7B95" w:rsidRDefault="00CA63F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00F4194D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2F7B444A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FD09E8">
              <w:rPr>
                <w:rFonts w:ascii="Arial Narrow" w:hAnsi="Arial Narrow"/>
                <w:sz w:val="26"/>
                <w:szCs w:val="26"/>
              </w:rPr>
              <w:t xml:space="preserve"> 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26F78FE5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D09E8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2580E56" w14:textId="77777777" w:rsidR="00CA63FA" w:rsidRPr="00FF7B95" w:rsidRDefault="00FD09E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CA63FA" w:rsidRPr="00FF7B95">
              <w:rPr>
                <w:rFonts w:ascii="Arial Narrow" w:hAnsi="Arial Narrow"/>
                <w:sz w:val="26"/>
                <w:szCs w:val="26"/>
              </w:rPr>
              <w:t>:_______________________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CA63FA" w:rsidRPr="00FF7B95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</w:p>
          <w:p w14:paraId="072AB5AD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C886111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7008645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</w:t>
            </w:r>
            <w:r w:rsidR="00FD09E8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</w:p>
          <w:p w14:paraId="1A2BE7BD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16610AF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639AC6F0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FD09E8">
              <w:rPr>
                <w:rFonts w:ascii="Arial Narrow" w:hAnsi="Arial Narrow"/>
                <w:sz w:val="26"/>
                <w:szCs w:val="26"/>
              </w:rPr>
              <w:t xml:space="preserve"> 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43CEDC53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D09E8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1E72EA5" w14:textId="77777777" w:rsidR="00CA63FA" w:rsidRPr="00FF7B95" w:rsidRDefault="00FD09E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CA63FA" w:rsidRPr="00FF7B95">
              <w:rPr>
                <w:rFonts w:ascii="Arial Narrow" w:hAnsi="Arial Narrow"/>
                <w:sz w:val="26"/>
                <w:szCs w:val="26"/>
              </w:rPr>
              <w:t>:________________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CA63F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</w:t>
            </w:r>
          </w:p>
          <w:p w14:paraId="4CF56F9E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EC7EE04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70305B0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</w:t>
            </w:r>
            <w:r w:rsidR="00FD09E8">
              <w:rPr>
                <w:rFonts w:ascii="Arial Narrow" w:hAnsi="Arial Narrow"/>
                <w:sz w:val="26"/>
                <w:szCs w:val="26"/>
              </w:rPr>
              <w:t>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</w:t>
            </w:r>
          </w:p>
          <w:p w14:paraId="29FE230E" w14:textId="77777777" w:rsidR="00CA63FA" w:rsidRPr="00FF7B95" w:rsidRDefault="00CA63F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5939C11" w14:textId="77777777" w:rsidR="003601F0" w:rsidRDefault="00CA63F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продать за цену и на условиях по своему усмотрению принадлежащую мне на праве общей долевой собственности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(прописью размер доли) </w:t>
            </w:r>
            <w:r w:rsidRPr="00CA63FA">
              <w:rPr>
                <w:rFonts w:ascii="Arial Narrow" w:hAnsi="Arial Narrow" w:cs="Times New Roman"/>
                <w:noProof/>
                <w:sz w:val="32"/>
              </w:rPr>
              <w:t>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долю в праве собственности на объект недвижимости (квартиры, комнаты, дома, дома с прилегающим земельным участком, незаконченного объекта строительства и другие): </w:t>
            </w:r>
            <w:r w:rsidRPr="00CA63F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CA63F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находящийся по адресу: </w:t>
            </w:r>
            <w:r w:rsidRPr="00CA63F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CA63F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</w:p>
          <w:p w14:paraId="5AD6F2B2" w14:textId="77777777" w:rsidR="00CA63FA" w:rsidRPr="007135E3" w:rsidRDefault="00CA63FA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1878A7">
              <w:rPr>
                <w:rFonts w:ascii="Arial Narrow" w:hAnsi="Arial Narrow" w:cs="Times New Roman"/>
                <w:noProof/>
                <w:sz w:val="16"/>
                <w:szCs w:val="16"/>
              </w:rPr>
              <w:t xml:space="preserve"> </w:t>
            </w:r>
            <w:r w:rsidRPr="001878A7">
              <w:rPr>
                <w:rFonts w:ascii="Arial Narrow" w:hAnsi="Arial Narrow" w:cs="Times New Roman"/>
                <w:noProof/>
                <w:sz w:val="16"/>
                <w:szCs w:val="16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во всех соответствующих (региональных и территориальных) государственных и иных учреждениях и организациях, в том числе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 и любых других, подавать заявления от моего имени, получать все необходимые справки, выписки, копии, решения, разрешения, экспликации, поэтажные планы и другие документы, необходимые для заключения договора купли-продажи, вести переговоры, заключать предварительные договоры, заключать договоры задатка или аванса, получать задатки или авансы, заключать договоры купли-продажи и подписывать передаточные акты, получать причитающиеся по договору деньги, в том числе путем расчета через депозитарий любого банка с правом иметь свободный доступ к банковскому сейфу (ячейке), вкладывать и изымать любые ценности и документы из сейфа (ячейки), с правом оплачивать договоры аренды сейфа (ячейки), с правом изменять договоры аренды сейфа (ячейки), расторгать договоры аренды сейфа (ячейки), заключать дополнительные соглашения к договорам аренды сейфа (ячейки); в случае необходимости зарегистрировать право собственности на вышеуказанный объект недвижимости, получать зарегистрированные документы, в том числе экземпляры договоров купли-продажи в Управлении Федеральной службы государственной регистрации, кадастра и картографии (Росреестр) с правом подавать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получать свидетельства о государственной регистрации права и иные правоустанавливающие документы, оплачивать тарифы, пошлины, налоги и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>сборы,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и совершать все действия, связанные с выполнением данных поручений.</w:t>
            </w:r>
          </w:p>
        </w:tc>
      </w:tr>
    </w:tbl>
    <w:p w14:paraId="6701BFB7" w14:textId="77777777" w:rsidR="00CA63FA" w:rsidRPr="00AB6FA2" w:rsidRDefault="00CA63F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CA63FA" w14:paraId="71F735CE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924C0ED" w14:textId="77777777" w:rsidR="00CA63FA" w:rsidRPr="00FF7B95" w:rsidRDefault="00CA63F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FD09E8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220A0EBA" w14:textId="77777777" w:rsidR="00CA63FA" w:rsidRPr="00FF7B95" w:rsidRDefault="00CA63F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76E3CC1C" w14:textId="77777777" w:rsidR="00CA63FA" w:rsidRPr="00FF7B95" w:rsidRDefault="00CA63F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C1A4682" w14:textId="77777777" w:rsidR="00CA63FA" w:rsidRDefault="00CA63F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70FB847" w14:textId="77777777" w:rsidR="00CA63FA" w:rsidRDefault="00CA63F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11D4778" w14:textId="77777777" w:rsidR="00CA63FA" w:rsidRPr="00FF7B95" w:rsidRDefault="00CA63F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0B4BB1F8" w14:textId="77777777" w:rsidR="00CA63FA" w:rsidRPr="004F7E55" w:rsidRDefault="00CA63F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33D82150" w14:textId="77777777" w:rsidR="00CA63FA" w:rsidRDefault="00CA63FA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A63FA" w14:paraId="287CB8C6" w14:textId="77777777" w:rsidTr="00FD09E8">
        <w:trPr>
          <w:cantSplit/>
        </w:trPr>
        <w:tc>
          <w:tcPr>
            <w:tcW w:w="10206" w:type="dxa"/>
          </w:tcPr>
          <w:p w14:paraId="1A7294D6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38C48672" w14:textId="77777777" w:rsidR="00EB0B18" w:rsidRPr="00FF7B95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6669FCC" w14:textId="09813A49" w:rsidR="00EB0B18" w:rsidRPr="00FF7B95" w:rsidRDefault="00EB0B18" w:rsidP="00EB0B18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BB7733" w:rsidRPr="00BB7733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A0D53E4" w14:textId="77777777" w:rsidR="00EB0B18" w:rsidRPr="008A2B60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3C581231" w14:textId="77777777" w:rsidR="00EB0B18" w:rsidRPr="00FF7B95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990B5B1799EB4DDCA51E3E955FDBF63D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19BEBCC4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455C724F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069A2901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6323B8D8" w14:textId="77777777" w:rsidR="00EB0B18" w:rsidRPr="005D5A2B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C771A1F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3032076E" w14:textId="77777777" w:rsidR="00EB0B18" w:rsidRPr="005D5A2B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A53DDA8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E6B2F93" w14:textId="77777777" w:rsidR="00EB0B18" w:rsidRPr="005D5A2B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10D076D" w14:textId="77777777" w:rsidR="00EB0B18" w:rsidRPr="008A2B60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BE29F16" w14:textId="77777777" w:rsidR="00EB0B18" w:rsidRDefault="00EB0B18" w:rsidP="00EB0B1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08E91CF" w14:textId="6FFDFB90" w:rsidR="00CA63FA" w:rsidRDefault="00EB0B18" w:rsidP="00EB0B18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BAD854C32C01482AAF13043987C8F0AC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КАМНЕВ" w:value="И.М.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3C94019" w14:textId="77777777" w:rsidR="00CA63FA" w:rsidRDefault="00CA63FA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CA63FA" w:rsidSect="00CA63FA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D278B" w14:textId="77777777" w:rsidR="008A73D4" w:rsidRDefault="008A73D4" w:rsidP="00B72228">
      <w:pPr>
        <w:spacing w:line="240" w:lineRule="auto"/>
      </w:pPr>
      <w:r>
        <w:separator/>
      </w:r>
    </w:p>
  </w:endnote>
  <w:endnote w:type="continuationSeparator" w:id="0">
    <w:p w14:paraId="2345D58E" w14:textId="77777777" w:rsidR="008A73D4" w:rsidRDefault="008A73D4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B2962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НА ПРОДАЖУ ДОЛИ ЛЮБОГО ОБЪЕКТА НЕДВИЖИМОСТИ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EDBFB" w14:textId="77777777" w:rsidR="008A73D4" w:rsidRDefault="008A73D4" w:rsidP="00B72228">
      <w:pPr>
        <w:spacing w:line="240" w:lineRule="auto"/>
      </w:pPr>
      <w:r>
        <w:separator/>
      </w:r>
    </w:p>
  </w:footnote>
  <w:footnote w:type="continuationSeparator" w:id="0">
    <w:p w14:paraId="3BFBA9D8" w14:textId="77777777" w:rsidR="008A73D4" w:rsidRDefault="008A73D4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71009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802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81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55AD9"/>
    <w:rsid w:val="0016338C"/>
    <w:rsid w:val="00164B43"/>
    <w:rsid w:val="00167D3D"/>
    <w:rsid w:val="001878A7"/>
    <w:rsid w:val="001C65E1"/>
    <w:rsid w:val="001F7938"/>
    <w:rsid w:val="0022122D"/>
    <w:rsid w:val="00255849"/>
    <w:rsid w:val="00274932"/>
    <w:rsid w:val="00307AB7"/>
    <w:rsid w:val="00316D6E"/>
    <w:rsid w:val="0032458A"/>
    <w:rsid w:val="003265D7"/>
    <w:rsid w:val="00334763"/>
    <w:rsid w:val="003403C2"/>
    <w:rsid w:val="00341897"/>
    <w:rsid w:val="003601F0"/>
    <w:rsid w:val="0038430B"/>
    <w:rsid w:val="003A49C5"/>
    <w:rsid w:val="003A7F24"/>
    <w:rsid w:val="003C2445"/>
    <w:rsid w:val="003C25C8"/>
    <w:rsid w:val="00461D32"/>
    <w:rsid w:val="00467143"/>
    <w:rsid w:val="004C7434"/>
    <w:rsid w:val="004D3061"/>
    <w:rsid w:val="004E0853"/>
    <w:rsid w:val="004F0910"/>
    <w:rsid w:val="00535B34"/>
    <w:rsid w:val="00574833"/>
    <w:rsid w:val="005840EA"/>
    <w:rsid w:val="005A6CDB"/>
    <w:rsid w:val="005E103A"/>
    <w:rsid w:val="0063674D"/>
    <w:rsid w:val="0064066B"/>
    <w:rsid w:val="006450A9"/>
    <w:rsid w:val="006571CD"/>
    <w:rsid w:val="00666C3E"/>
    <w:rsid w:val="00672C59"/>
    <w:rsid w:val="006A6AEF"/>
    <w:rsid w:val="006B785F"/>
    <w:rsid w:val="006F021D"/>
    <w:rsid w:val="0070029B"/>
    <w:rsid w:val="007053E8"/>
    <w:rsid w:val="00706F10"/>
    <w:rsid w:val="00712185"/>
    <w:rsid w:val="007135E3"/>
    <w:rsid w:val="00721F93"/>
    <w:rsid w:val="00733A99"/>
    <w:rsid w:val="007C6DE4"/>
    <w:rsid w:val="007E1671"/>
    <w:rsid w:val="007E1C84"/>
    <w:rsid w:val="007E3664"/>
    <w:rsid w:val="007E47D6"/>
    <w:rsid w:val="0081645E"/>
    <w:rsid w:val="00876638"/>
    <w:rsid w:val="00884C16"/>
    <w:rsid w:val="008A5A3A"/>
    <w:rsid w:val="008A73D4"/>
    <w:rsid w:val="00904B32"/>
    <w:rsid w:val="00921C1D"/>
    <w:rsid w:val="009500C1"/>
    <w:rsid w:val="00966B81"/>
    <w:rsid w:val="00966DB7"/>
    <w:rsid w:val="00970F3E"/>
    <w:rsid w:val="00994107"/>
    <w:rsid w:val="009D02DC"/>
    <w:rsid w:val="009D54E5"/>
    <w:rsid w:val="009F5DD8"/>
    <w:rsid w:val="00A0332E"/>
    <w:rsid w:val="00A06B57"/>
    <w:rsid w:val="00A46FE0"/>
    <w:rsid w:val="00A85205"/>
    <w:rsid w:val="00A866A0"/>
    <w:rsid w:val="00A87B1D"/>
    <w:rsid w:val="00AB0C7E"/>
    <w:rsid w:val="00AB3077"/>
    <w:rsid w:val="00AB6FA2"/>
    <w:rsid w:val="00AC446B"/>
    <w:rsid w:val="00AF471F"/>
    <w:rsid w:val="00B22B20"/>
    <w:rsid w:val="00B22F7E"/>
    <w:rsid w:val="00B25606"/>
    <w:rsid w:val="00B31103"/>
    <w:rsid w:val="00B40398"/>
    <w:rsid w:val="00B50C8A"/>
    <w:rsid w:val="00B60422"/>
    <w:rsid w:val="00B72228"/>
    <w:rsid w:val="00B87612"/>
    <w:rsid w:val="00BB7733"/>
    <w:rsid w:val="00BC746B"/>
    <w:rsid w:val="00C27944"/>
    <w:rsid w:val="00C53286"/>
    <w:rsid w:val="00C608EA"/>
    <w:rsid w:val="00C956D9"/>
    <w:rsid w:val="00CA63FA"/>
    <w:rsid w:val="00CC1F26"/>
    <w:rsid w:val="00CD40E9"/>
    <w:rsid w:val="00CE4117"/>
    <w:rsid w:val="00D07F43"/>
    <w:rsid w:val="00D26913"/>
    <w:rsid w:val="00D27EE8"/>
    <w:rsid w:val="00D73BB0"/>
    <w:rsid w:val="00D75AD9"/>
    <w:rsid w:val="00D93751"/>
    <w:rsid w:val="00D96B82"/>
    <w:rsid w:val="00DC0EFD"/>
    <w:rsid w:val="00DC0F73"/>
    <w:rsid w:val="00E26B76"/>
    <w:rsid w:val="00E812F6"/>
    <w:rsid w:val="00EB0B18"/>
    <w:rsid w:val="00EF4A3B"/>
    <w:rsid w:val="00F02BF4"/>
    <w:rsid w:val="00F67780"/>
    <w:rsid w:val="00F853FD"/>
    <w:rsid w:val="00FC4E10"/>
    <w:rsid w:val="00FD09E8"/>
    <w:rsid w:val="00FD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FAE72"/>
  <w15:docId w15:val="{37D0547C-2D5B-400A-A46C-9B87C741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3%20&#1053;&#1040;%20&#1055;&#1056;&#1054;&#1044;&#1040;&#1046;&#1059;%20&#1044;&#1054;&#1051;&#1048;%20&#1051;&#1070;&#1041;&#1054;&#1043;&#1054;%20&#1054;&#1041;&#1066;&#1045;&#1050;&#1058;&#1040;%20&#1053;&#1045;&#1044;&#1042;&#1048;&#1046;&#1048;&#1052;&#1054;&#1057;&#1058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90B5B1799EB4DDCA51E3E955FDBF6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0B504-EC5A-4E72-AE32-C5F88E71D876}"/>
      </w:docPartPr>
      <w:docPartBody>
        <w:p w:rsidR="008C0E0F" w:rsidRDefault="008F0E04" w:rsidP="008F0E04">
          <w:pPr>
            <w:pStyle w:val="990B5B1799EB4DDCA51E3E955FDBF63D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BAD854C32C01482AAF13043987C8F0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A10A1C-3580-4404-B647-32845DCEB5DD}"/>
      </w:docPartPr>
      <w:docPartBody>
        <w:p w:rsidR="008C0E0F" w:rsidRDefault="008F0E04" w:rsidP="008F0E04">
          <w:pPr>
            <w:pStyle w:val="BAD854C32C01482AAF13043987C8F0AC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5BC"/>
    <w:rsid w:val="00004973"/>
    <w:rsid w:val="00047D7E"/>
    <w:rsid w:val="000E0245"/>
    <w:rsid w:val="005105BC"/>
    <w:rsid w:val="008464FC"/>
    <w:rsid w:val="00876638"/>
    <w:rsid w:val="008C0E0F"/>
    <w:rsid w:val="008F0E04"/>
    <w:rsid w:val="00D2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0E04"/>
    <w:rPr>
      <w:color w:val="808080"/>
    </w:rPr>
  </w:style>
  <w:style w:type="paragraph" w:customStyle="1" w:styleId="990B5B1799EB4DDCA51E3E955FDBF63D">
    <w:name w:val="990B5B1799EB4DDCA51E3E955FDBF63D"/>
    <w:rsid w:val="008F0E04"/>
    <w:rPr>
      <w:kern w:val="2"/>
      <w14:ligatures w14:val="standardContextual"/>
    </w:rPr>
  </w:style>
  <w:style w:type="paragraph" w:customStyle="1" w:styleId="BAD854C32C01482AAF13043987C8F0AC">
    <w:name w:val="BAD854C32C01482AAF13043987C8F0AC"/>
    <w:rsid w:val="008F0E0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8085A-5CE7-49D2-A7FB-CEFE42FE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3 НА ПРОДАЖУ ДОЛИ ЛЮБОГО ОБЪЕКТА НЕДВИЖИМОСТИ</Template>
  <TotalTime>2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2021-12-20T09:46:00Z</dcterms:created>
  <dcterms:modified xsi:type="dcterms:W3CDTF">2024-08-09T07:21:00Z</dcterms:modified>
</cp:coreProperties>
</file>